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B3E3A" w14:textId="77777777" w:rsidR="00657E34" w:rsidRDefault="00657E34" w:rsidP="00657E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BATSHAM</w:t>
      </w:r>
      <w:r>
        <w:rPr>
          <w:rFonts w:ascii="Times New Roman" w:hAnsi="Times New Roman" w:cs="Times New Roman"/>
          <w:sz w:val="24"/>
          <w:szCs w:val="24"/>
        </w:rPr>
        <w:t xml:space="preserve">      (fl.1405)</w:t>
      </w:r>
    </w:p>
    <w:p w14:paraId="53FF188D" w14:textId="77777777" w:rsidR="00657E34" w:rsidRDefault="00657E34" w:rsidP="00657E34">
      <w:pPr>
        <w:rPr>
          <w:rFonts w:ascii="Times New Roman" w:hAnsi="Times New Roman" w:cs="Times New Roman"/>
          <w:sz w:val="24"/>
          <w:szCs w:val="24"/>
        </w:rPr>
      </w:pPr>
    </w:p>
    <w:p w14:paraId="7C5DBF1F" w14:textId="77777777" w:rsidR="00657E34" w:rsidRDefault="00657E34" w:rsidP="00657E34">
      <w:pPr>
        <w:rPr>
          <w:rFonts w:ascii="Times New Roman" w:hAnsi="Times New Roman" w:cs="Times New Roman"/>
          <w:sz w:val="24"/>
          <w:szCs w:val="24"/>
        </w:rPr>
      </w:pPr>
    </w:p>
    <w:p w14:paraId="337A09AA" w14:textId="77777777" w:rsidR="00657E34" w:rsidRDefault="00657E34" w:rsidP="00657E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Wynteworth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in </w:t>
      </w:r>
    </w:p>
    <w:p w14:paraId="6BD18CE8" w14:textId="77777777" w:rsidR="00657E34" w:rsidRDefault="00657E34" w:rsidP="00657E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Lynn and all adjacent ports and places, the subsidy</w:t>
      </w:r>
    </w:p>
    <w:p w14:paraId="61178B6D" w14:textId="77777777" w:rsidR="00657E34" w:rsidRDefault="00657E34" w:rsidP="00657E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granted to the King at the last Parliament especially for the defence of the </w:t>
      </w:r>
    </w:p>
    <w:p w14:paraId="2C828898" w14:textId="231094B7" w:rsidR="00106A5B" w:rsidRDefault="00657E34" w:rsidP="00657E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realm.   (C.F.R. 1399-1405 p.269)</w:t>
      </w:r>
    </w:p>
    <w:p w14:paraId="201C9EB3" w14:textId="77777777" w:rsidR="00657E34" w:rsidRDefault="00657E34" w:rsidP="00657E34">
      <w:pPr>
        <w:rPr>
          <w:rFonts w:ascii="Times New Roman" w:hAnsi="Times New Roman" w:cs="Times New Roman"/>
          <w:sz w:val="24"/>
          <w:szCs w:val="24"/>
        </w:rPr>
      </w:pPr>
    </w:p>
    <w:p w14:paraId="050108D4" w14:textId="77777777" w:rsidR="00657E34" w:rsidRDefault="00657E34" w:rsidP="00657E34">
      <w:pPr>
        <w:rPr>
          <w:rFonts w:ascii="Times New Roman" w:hAnsi="Times New Roman" w:cs="Times New Roman"/>
          <w:sz w:val="24"/>
          <w:szCs w:val="24"/>
        </w:rPr>
      </w:pPr>
    </w:p>
    <w:p w14:paraId="13BC71A7" w14:textId="77777777" w:rsidR="00657E34" w:rsidRDefault="00657E34" w:rsidP="00657E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2021</w:t>
      </w:r>
    </w:p>
    <w:p w14:paraId="10C36B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BDFFB" w14:textId="77777777" w:rsidR="001D42D1" w:rsidRDefault="001D42D1" w:rsidP="009139A6">
      <w:r>
        <w:separator/>
      </w:r>
    </w:p>
  </w:endnote>
  <w:endnote w:type="continuationSeparator" w:id="0">
    <w:p w14:paraId="0D36861F" w14:textId="77777777" w:rsidR="001D42D1" w:rsidRDefault="001D42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9E8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3E5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F9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444B9" w14:textId="77777777" w:rsidR="001D42D1" w:rsidRDefault="001D42D1" w:rsidP="009139A6">
      <w:r>
        <w:separator/>
      </w:r>
    </w:p>
  </w:footnote>
  <w:footnote w:type="continuationSeparator" w:id="0">
    <w:p w14:paraId="11005120" w14:textId="77777777" w:rsidR="001D42D1" w:rsidRDefault="001D42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22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C5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A30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E34"/>
    <w:rsid w:val="000666E0"/>
    <w:rsid w:val="00106A5B"/>
    <w:rsid w:val="001D42D1"/>
    <w:rsid w:val="002510B7"/>
    <w:rsid w:val="005C130B"/>
    <w:rsid w:val="00657E3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BDA98"/>
  <w15:chartTrackingRefBased/>
  <w15:docId w15:val="{104701BE-80D2-4189-A2A4-33AE3C324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E3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2021-07-25T18:48:00Z</dcterms:created>
  <dcterms:modified xsi:type="dcterms:W3CDTF">2021-12-02T12:43:00Z</dcterms:modified>
</cp:coreProperties>
</file>